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9FFF4" w14:textId="77777777" w:rsidR="004C0ECE" w:rsidRDefault="004C0ECE" w:rsidP="004C0E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CHIPNAM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0E8D16C6" w14:textId="77777777" w:rsidR="004C0ECE" w:rsidRDefault="004C0ECE" w:rsidP="004C0E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Stamford, Lincolnshire. Butcher.</w:t>
      </w:r>
    </w:p>
    <w:p w14:paraId="55AF6951" w14:textId="77777777" w:rsidR="004C0ECE" w:rsidRDefault="004C0ECE" w:rsidP="004C0ECE">
      <w:pPr>
        <w:pStyle w:val="NoSpacing"/>
        <w:rPr>
          <w:rFonts w:cs="Times New Roman"/>
          <w:szCs w:val="24"/>
        </w:rPr>
      </w:pPr>
    </w:p>
    <w:p w14:paraId="45683BE4" w14:textId="77777777" w:rsidR="004C0ECE" w:rsidRDefault="004C0ECE" w:rsidP="004C0ECE">
      <w:pPr>
        <w:pStyle w:val="NoSpacing"/>
        <w:rPr>
          <w:rFonts w:cs="Times New Roman"/>
          <w:szCs w:val="24"/>
        </w:rPr>
      </w:pPr>
    </w:p>
    <w:p w14:paraId="4ACE7025" w14:textId="77777777" w:rsidR="004C0ECE" w:rsidRDefault="004C0ECE" w:rsidP="004C0E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Thomas Philip(q.v.) brought a plaint of debt against him, John Wykes(q.v.)</w:t>
      </w:r>
    </w:p>
    <w:p w14:paraId="6CB11EDE" w14:textId="77777777" w:rsidR="004C0ECE" w:rsidRDefault="004C0ECE" w:rsidP="004C0E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Thomas Parnell(q.v.), both of Stamford(q.v.).</w:t>
      </w:r>
    </w:p>
    <w:p w14:paraId="61FA2C46" w14:textId="77777777" w:rsidR="004C0ECE" w:rsidRDefault="004C0ECE" w:rsidP="004C0E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55815C8F" w14:textId="77777777" w:rsidR="004C0ECE" w:rsidRDefault="004C0ECE" w:rsidP="004C0ECE">
      <w:pPr>
        <w:pStyle w:val="NoSpacing"/>
        <w:rPr>
          <w:rFonts w:cs="Times New Roman"/>
          <w:szCs w:val="24"/>
        </w:rPr>
      </w:pPr>
    </w:p>
    <w:p w14:paraId="5EC8BFB3" w14:textId="77777777" w:rsidR="004C0ECE" w:rsidRDefault="004C0ECE" w:rsidP="004C0ECE">
      <w:pPr>
        <w:pStyle w:val="NoSpacing"/>
        <w:rPr>
          <w:rFonts w:cs="Times New Roman"/>
          <w:szCs w:val="24"/>
        </w:rPr>
      </w:pPr>
    </w:p>
    <w:p w14:paraId="566F297E" w14:textId="77777777" w:rsidR="004C0ECE" w:rsidRDefault="004C0ECE" w:rsidP="004C0E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January 2023</w:t>
      </w:r>
    </w:p>
    <w:p w14:paraId="0609153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7A366" w14:textId="77777777" w:rsidR="004C0ECE" w:rsidRDefault="004C0ECE" w:rsidP="009139A6">
      <w:r>
        <w:separator/>
      </w:r>
    </w:p>
  </w:endnote>
  <w:endnote w:type="continuationSeparator" w:id="0">
    <w:p w14:paraId="461C7EFE" w14:textId="77777777" w:rsidR="004C0ECE" w:rsidRDefault="004C0EC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FF41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9EA2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078D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FFBE2" w14:textId="77777777" w:rsidR="004C0ECE" w:rsidRDefault="004C0ECE" w:rsidP="009139A6">
      <w:r>
        <w:separator/>
      </w:r>
    </w:p>
  </w:footnote>
  <w:footnote w:type="continuationSeparator" w:id="0">
    <w:p w14:paraId="1969E7E7" w14:textId="77777777" w:rsidR="004C0ECE" w:rsidRDefault="004C0EC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341A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1DAB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64D2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ECE"/>
    <w:rsid w:val="000666E0"/>
    <w:rsid w:val="002510B7"/>
    <w:rsid w:val="004C0ECE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C44969"/>
  <w15:chartTrackingRefBased/>
  <w15:docId w15:val="{E89931BC-46C0-4C4D-977E-A5B87C000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C0EC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2023-02-23T22:09:00Z</dcterms:created>
  <dcterms:modified xsi:type="dcterms:W3CDTF">2023-02-23T22:10:00Z</dcterms:modified>
</cp:coreProperties>
</file>